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7C6E5" w14:textId="77777777" w:rsidR="00C30EFE" w:rsidRDefault="00C30EFE" w:rsidP="00C30E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TOLY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14:paraId="1FC62878" w14:textId="77777777" w:rsidR="00C30EFE" w:rsidRDefault="00C30EFE" w:rsidP="00C30E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Gloucester. Gentleman.</w:t>
      </w:r>
    </w:p>
    <w:p w14:paraId="100B3EF1" w14:textId="77777777" w:rsidR="00C30EFE" w:rsidRDefault="00C30EFE" w:rsidP="00C30E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7A51A2" w14:textId="77777777" w:rsidR="00C30EFE" w:rsidRDefault="00C30EFE" w:rsidP="00C30E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9A8286" w14:textId="77777777" w:rsidR="00C30EFE" w:rsidRDefault="00C30EFE" w:rsidP="00C30E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1415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Bartour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 Nicholas</w:t>
      </w:r>
    </w:p>
    <w:p w14:paraId="7F8E443D" w14:textId="77777777" w:rsidR="00C30EFE" w:rsidRDefault="00C30EFE" w:rsidP="00C30E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Matteson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Coberley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Trye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Gerdewyk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John</w:t>
      </w:r>
    </w:p>
    <w:p w14:paraId="0FDCD824" w14:textId="77777777" w:rsidR="00C30EFE" w:rsidRDefault="00C30EFE" w:rsidP="00C30E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Hochekyns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Bristol, cutler(q.v.).</w:t>
      </w:r>
    </w:p>
    <w:p w14:paraId="265C99D9" w14:textId="77777777" w:rsidR="00C30EFE" w:rsidRDefault="00C30EFE" w:rsidP="00C30E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8563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https://waalt.uh.edu/index.php/CP40/618:_A-J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986D939" w14:textId="77777777" w:rsidR="00C30EFE" w:rsidRDefault="00C30EFE" w:rsidP="00C30E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482CCF" w14:textId="77777777" w:rsidR="00C30EFE" w:rsidRDefault="00C30EFE" w:rsidP="00C30E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EBD784" w14:textId="77777777" w:rsidR="00C30EFE" w:rsidRDefault="00C30EFE" w:rsidP="00C30E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June 2022</w:t>
      </w:r>
    </w:p>
    <w:p w14:paraId="3EAED28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85B33" w14:textId="77777777" w:rsidR="00C30EFE" w:rsidRDefault="00C30EFE" w:rsidP="009139A6">
      <w:r>
        <w:separator/>
      </w:r>
    </w:p>
  </w:endnote>
  <w:endnote w:type="continuationSeparator" w:id="0">
    <w:p w14:paraId="695B6325" w14:textId="77777777" w:rsidR="00C30EFE" w:rsidRDefault="00C30E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53F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850D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B88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F797B" w14:textId="77777777" w:rsidR="00C30EFE" w:rsidRDefault="00C30EFE" w:rsidP="009139A6">
      <w:r>
        <w:separator/>
      </w:r>
    </w:p>
  </w:footnote>
  <w:footnote w:type="continuationSeparator" w:id="0">
    <w:p w14:paraId="5CF5BD81" w14:textId="77777777" w:rsidR="00C30EFE" w:rsidRDefault="00C30E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8CA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BE8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97E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EF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30EFE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4F438"/>
  <w15:chartTrackingRefBased/>
  <w15:docId w15:val="{52CE72F4-C39F-4966-AA1C-F05CEA92E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30E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2022-06-23T10:10:00Z</dcterms:created>
  <dcterms:modified xsi:type="dcterms:W3CDTF">2022-06-23T10:11:00Z</dcterms:modified>
</cp:coreProperties>
</file>